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0A37C" w14:textId="1344011C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2F14C3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044C763C" w14:textId="77777777" w:rsidR="00255C5C" w:rsidRDefault="00255C5C" w:rsidP="00255C5C"/>
    <w:p w14:paraId="04609964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08E950A5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79C79012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77EF0356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276003BD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297C2920" w14:textId="77777777" w:rsidR="00971E32" w:rsidRDefault="00971E32" w:rsidP="00255C5C">
      <w:pPr>
        <w:spacing w:line="312" w:lineRule="auto"/>
        <w:rPr>
          <w:rFonts w:cs="Tahoma"/>
        </w:rPr>
      </w:pPr>
    </w:p>
    <w:p w14:paraId="1B4284B2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53E845BA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61E972DC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04C56961" w14:textId="77777777" w:rsidTr="00760F28">
        <w:tc>
          <w:tcPr>
            <w:tcW w:w="2518" w:type="dxa"/>
          </w:tcPr>
          <w:p w14:paraId="10C7C85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B5C737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702622D4" w14:textId="77777777" w:rsidTr="00760F28">
        <w:tc>
          <w:tcPr>
            <w:tcW w:w="2518" w:type="dxa"/>
          </w:tcPr>
          <w:p w14:paraId="246871FA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5E93F16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79D465FD" w14:textId="77777777" w:rsidTr="00760F28">
        <w:tc>
          <w:tcPr>
            <w:tcW w:w="2518" w:type="dxa"/>
          </w:tcPr>
          <w:p w14:paraId="0213182E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1934540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7397FE2F" w14:textId="77777777" w:rsidTr="00760F28">
        <w:tc>
          <w:tcPr>
            <w:tcW w:w="2518" w:type="dxa"/>
          </w:tcPr>
          <w:p w14:paraId="6459A587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5E30076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28FF4B22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6"/>
        <w:gridCol w:w="709"/>
        <w:gridCol w:w="5867"/>
      </w:tblGrid>
      <w:tr w:rsidR="0035640A" w14:paraId="39BABD75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64F22D24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6C8BC0C6" w14:textId="77777777" w:rsidTr="0035640A">
        <w:tc>
          <w:tcPr>
            <w:tcW w:w="2518" w:type="dxa"/>
          </w:tcPr>
          <w:p w14:paraId="4C03034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2AA08E9C" w14:textId="0B2C5C5E" w:rsidR="0035640A" w:rsidRDefault="004F1F48" w:rsidP="00255C5C">
            <w:pPr>
              <w:spacing w:line="312" w:lineRule="auto"/>
              <w:rPr>
                <w:rFonts w:cs="Tahoma"/>
              </w:rPr>
            </w:pPr>
            <w:r w:rsidRPr="004F1F48">
              <w:rPr>
                <w:rFonts w:cs="Tahoma"/>
              </w:rPr>
              <w:t xml:space="preserve">Levering Polyelectroliet aan </w:t>
            </w:r>
            <w:proofErr w:type="spellStart"/>
            <w:r w:rsidRPr="004F1F48">
              <w:rPr>
                <w:rFonts w:cs="Tahoma"/>
              </w:rPr>
              <w:t>AWZI's</w:t>
            </w:r>
            <w:proofErr w:type="spellEnd"/>
            <w:r w:rsidRPr="004F1F48">
              <w:rPr>
                <w:rFonts w:cs="Tahoma"/>
              </w:rPr>
              <w:t xml:space="preserve"> zeefbandpersen</w:t>
            </w:r>
          </w:p>
        </w:tc>
      </w:tr>
      <w:tr w:rsidR="0035640A" w14:paraId="294D934F" w14:textId="77777777" w:rsidTr="0035640A">
        <w:tc>
          <w:tcPr>
            <w:tcW w:w="2518" w:type="dxa"/>
          </w:tcPr>
          <w:p w14:paraId="486F5E6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73861DB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7B2DDB93" w14:textId="740429CA" w:rsidR="0035640A" w:rsidRDefault="004F1F4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14337</w:t>
            </w:r>
          </w:p>
        </w:tc>
      </w:tr>
    </w:tbl>
    <w:p w14:paraId="20190FBF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0543E59A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7C7DE840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10675363" w14:textId="77777777" w:rsidTr="00760F28">
        <w:tc>
          <w:tcPr>
            <w:tcW w:w="2518" w:type="dxa"/>
          </w:tcPr>
          <w:p w14:paraId="18CBEC4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2346DD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151EA26" w14:textId="77777777" w:rsidTr="00760F28">
        <w:tc>
          <w:tcPr>
            <w:tcW w:w="2518" w:type="dxa"/>
          </w:tcPr>
          <w:p w14:paraId="66F6B4D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185491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6AFB51A" w14:textId="77777777" w:rsidTr="00760F28">
        <w:tc>
          <w:tcPr>
            <w:tcW w:w="2518" w:type="dxa"/>
          </w:tcPr>
          <w:p w14:paraId="0E9071C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66974B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7C1098F" w14:textId="77777777" w:rsidTr="00760F28">
        <w:tc>
          <w:tcPr>
            <w:tcW w:w="2518" w:type="dxa"/>
          </w:tcPr>
          <w:p w14:paraId="3DC35C65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ABC602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398B3E7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60D90445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543A6F9F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1B6BE88C" w14:textId="77777777" w:rsidTr="00662CDC">
        <w:tc>
          <w:tcPr>
            <w:tcW w:w="2518" w:type="dxa"/>
          </w:tcPr>
          <w:p w14:paraId="0085BF49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607FC6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7B47D12" w14:textId="77777777" w:rsidTr="00662CDC">
        <w:tc>
          <w:tcPr>
            <w:tcW w:w="2518" w:type="dxa"/>
          </w:tcPr>
          <w:p w14:paraId="15C50702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2AAA62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3CD1C5D" w14:textId="77777777" w:rsidTr="00662CDC">
        <w:tc>
          <w:tcPr>
            <w:tcW w:w="2518" w:type="dxa"/>
          </w:tcPr>
          <w:p w14:paraId="522EF05B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DC7C49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1BFACDB" w14:textId="77777777" w:rsidTr="00662CDC">
        <w:tc>
          <w:tcPr>
            <w:tcW w:w="2518" w:type="dxa"/>
          </w:tcPr>
          <w:p w14:paraId="0EC5D110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5F20BE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AD24FDC" w14:textId="77777777" w:rsidTr="00662CDC">
        <w:tc>
          <w:tcPr>
            <w:tcW w:w="2518" w:type="dxa"/>
          </w:tcPr>
          <w:p w14:paraId="715724C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372AAA4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6A540BB" w14:textId="77777777" w:rsidTr="00662CDC">
        <w:tc>
          <w:tcPr>
            <w:tcW w:w="2518" w:type="dxa"/>
          </w:tcPr>
          <w:p w14:paraId="714E995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6F5E7B1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0C459A2" w14:textId="77777777" w:rsidTr="00662CDC">
        <w:tc>
          <w:tcPr>
            <w:tcW w:w="2518" w:type="dxa"/>
          </w:tcPr>
          <w:p w14:paraId="5CB106E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0E626B8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7AF8726" w14:textId="77777777" w:rsidR="00991EC5" w:rsidRDefault="00991EC5" w:rsidP="00255C5C">
      <w:pPr>
        <w:spacing w:line="312" w:lineRule="auto"/>
        <w:rPr>
          <w:rFonts w:cs="Tahoma"/>
        </w:rPr>
      </w:pPr>
    </w:p>
    <w:p w14:paraId="63E09AD6" w14:textId="77777777" w:rsidR="00991EC5" w:rsidRDefault="00991EC5" w:rsidP="00991EC5">
      <w:r>
        <w:br w:type="page"/>
      </w:r>
    </w:p>
    <w:p w14:paraId="3AA1025F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5DF1A02D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4DE4CF4D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136AD703" w14:textId="77777777" w:rsidTr="00D753BB">
        <w:tc>
          <w:tcPr>
            <w:tcW w:w="2518" w:type="dxa"/>
          </w:tcPr>
          <w:p w14:paraId="199ACB1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626D3A84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562595DD" w14:textId="77777777" w:rsidTr="00D753BB">
        <w:tc>
          <w:tcPr>
            <w:tcW w:w="2518" w:type="dxa"/>
          </w:tcPr>
          <w:p w14:paraId="04C747A4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6C13FED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44702399" w14:textId="77777777" w:rsidTr="00D753BB">
        <w:tc>
          <w:tcPr>
            <w:tcW w:w="2518" w:type="dxa"/>
          </w:tcPr>
          <w:p w14:paraId="7AF32C01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5DEC11B5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66C88697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1D126C11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18DCDB78" w14:textId="77777777" w:rsidTr="00D753BB">
        <w:tc>
          <w:tcPr>
            <w:tcW w:w="2518" w:type="dxa"/>
          </w:tcPr>
          <w:p w14:paraId="35E0347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549520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A043608" w14:textId="77777777" w:rsidTr="00D753BB">
        <w:tc>
          <w:tcPr>
            <w:tcW w:w="2518" w:type="dxa"/>
          </w:tcPr>
          <w:p w14:paraId="6BDC470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C9EFAB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CE3EA9C" w14:textId="77777777" w:rsidTr="00D753BB">
        <w:tc>
          <w:tcPr>
            <w:tcW w:w="2518" w:type="dxa"/>
          </w:tcPr>
          <w:p w14:paraId="0E99DA1A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F50E16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AEB5012" w14:textId="77777777" w:rsidTr="00D753BB">
        <w:tc>
          <w:tcPr>
            <w:tcW w:w="2518" w:type="dxa"/>
          </w:tcPr>
          <w:p w14:paraId="6EAC335E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F3B8F0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28E4BB3" w14:textId="77777777" w:rsidTr="00D753BB">
        <w:tc>
          <w:tcPr>
            <w:tcW w:w="2518" w:type="dxa"/>
          </w:tcPr>
          <w:p w14:paraId="006B896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3883C7A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DC620C0" w14:textId="77777777" w:rsidTr="00D753BB">
        <w:tc>
          <w:tcPr>
            <w:tcW w:w="2518" w:type="dxa"/>
          </w:tcPr>
          <w:p w14:paraId="17FAD9A9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0D7CF4C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BB1D743" w14:textId="77777777" w:rsidTr="00D753BB">
        <w:tc>
          <w:tcPr>
            <w:tcW w:w="2518" w:type="dxa"/>
          </w:tcPr>
          <w:p w14:paraId="04E325AB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1928C24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09C0B65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7BDC4A2B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7D6DE44D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0BEC2760" w14:textId="77777777" w:rsidTr="00BE2E97">
        <w:tc>
          <w:tcPr>
            <w:tcW w:w="2518" w:type="dxa"/>
          </w:tcPr>
          <w:p w14:paraId="4D16441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6A3EF28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FBE7883" w14:textId="77777777" w:rsidTr="00BE2E97">
        <w:tc>
          <w:tcPr>
            <w:tcW w:w="2518" w:type="dxa"/>
          </w:tcPr>
          <w:p w14:paraId="7DAF560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4A8447A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69E4FE8" w14:textId="77777777" w:rsidTr="00BE2E97">
        <w:tc>
          <w:tcPr>
            <w:tcW w:w="2518" w:type="dxa"/>
          </w:tcPr>
          <w:p w14:paraId="59220A1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09E8E4C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1020E89" w14:textId="77777777" w:rsidTr="00BE2E97">
        <w:tc>
          <w:tcPr>
            <w:tcW w:w="2518" w:type="dxa"/>
          </w:tcPr>
          <w:p w14:paraId="426C636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532E446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33249F6" w14:textId="77777777" w:rsidTr="00BE2E97">
        <w:tc>
          <w:tcPr>
            <w:tcW w:w="2518" w:type="dxa"/>
          </w:tcPr>
          <w:p w14:paraId="36F47AA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5C13480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6ABF97E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C69D30D" w14:textId="77777777" w:rsidTr="00BE2E97">
        <w:tc>
          <w:tcPr>
            <w:tcW w:w="2518" w:type="dxa"/>
          </w:tcPr>
          <w:p w14:paraId="4B4C373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5EDF79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55403CD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2D26B3F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002B370F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7D691B56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444AAF13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02AEAEF1" w14:textId="77777777" w:rsidTr="00CF1589">
        <w:tc>
          <w:tcPr>
            <w:tcW w:w="2518" w:type="dxa"/>
          </w:tcPr>
          <w:p w14:paraId="14EBF50C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3B24827C" w14:textId="0F614F7C" w:rsidR="00CF1589" w:rsidRPr="004F1F48" w:rsidRDefault="004F1F48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4F1F48">
              <w:t>Het leveren van Polyelectroliet</w:t>
            </w:r>
          </w:p>
        </w:tc>
      </w:tr>
      <w:tr w:rsidR="00CF1589" w14:paraId="6840D268" w14:textId="77777777" w:rsidTr="00CF1589">
        <w:tc>
          <w:tcPr>
            <w:tcW w:w="2518" w:type="dxa"/>
          </w:tcPr>
          <w:p w14:paraId="0279FBB7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1CBA5CBF" w14:textId="36BDD416" w:rsidR="00CF1589" w:rsidRPr="008A71C4" w:rsidRDefault="004F1F48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t>O</w:t>
            </w:r>
            <w:r w:rsidRPr="00FD2501">
              <w:t>pdrachtsom van meer dan € 150.000,--</w:t>
            </w:r>
            <w:r>
              <w:t xml:space="preserve"> </w:t>
            </w:r>
            <w:r w:rsidRPr="00FD2501">
              <w:t>exclusief BTW per jaar</w:t>
            </w:r>
          </w:p>
        </w:tc>
        <w:tc>
          <w:tcPr>
            <w:tcW w:w="1134" w:type="dxa"/>
          </w:tcPr>
          <w:p w14:paraId="3484DDE1" w14:textId="77777777" w:rsidR="00CF1589" w:rsidRPr="004F1F48" w:rsidRDefault="00CF1589" w:rsidP="00255C5C">
            <w:pPr>
              <w:spacing w:line="312" w:lineRule="auto"/>
              <w:rPr>
                <w:rFonts w:cs="Tahoma"/>
              </w:rPr>
            </w:pPr>
            <w:r w:rsidRPr="004F1F48">
              <w:rPr>
                <w:rFonts w:cs="Tahoma"/>
              </w:rPr>
              <w:t>JA/NEE</w:t>
            </w:r>
          </w:p>
        </w:tc>
      </w:tr>
      <w:tr w:rsidR="00CF1589" w14:paraId="7F3C9A4D" w14:textId="77777777" w:rsidTr="00CF1589">
        <w:tc>
          <w:tcPr>
            <w:tcW w:w="2518" w:type="dxa"/>
          </w:tcPr>
          <w:p w14:paraId="19D4DF89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169058FF" w14:textId="797C3BCD" w:rsidR="00CF1589" w:rsidRPr="008A71C4" w:rsidRDefault="004F1F48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D2501">
              <w:t>PE ten</w:t>
            </w:r>
            <w:r>
              <w:t xml:space="preserve"> </w:t>
            </w:r>
            <w:r w:rsidRPr="00FD2501">
              <w:t>behoeve van Slibindikking of Slibontwatering in soortgelijke processen</w:t>
            </w:r>
          </w:p>
        </w:tc>
        <w:tc>
          <w:tcPr>
            <w:tcW w:w="1134" w:type="dxa"/>
          </w:tcPr>
          <w:p w14:paraId="3AB2FA64" w14:textId="77777777" w:rsidR="00CF1589" w:rsidRPr="004F1F48" w:rsidRDefault="00CF1589" w:rsidP="00255C5C">
            <w:pPr>
              <w:spacing w:line="312" w:lineRule="auto"/>
              <w:rPr>
                <w:rFonts w:cs="Tahoma"/>
              </w:rPr>
            </w:pPr>
            <w:r w:rsidRPr="004F1F48">
              <w:rPr>
                <w:rFonts w:cs="Tahoma"/>
              </w:rPr>
              <w:t>JA/NEE</w:t>
            </w:r>
          </w:p>
        </w:tc>
      </w:tr>
      <w:tr w:rsidR="00CF1589" w14:paraId="2F6DAD6E" w14:textId="77777777" w:rsidTr="00CF1589">
        <w:tc>
          <w:tcPr>
            <w:tcW w:w="2518" w:type="dxa"/>
          </w:tcPr>
          <w:p w14:paraId="52F88338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22CECFF1" w14:textId="6F61CCB3" w:rsidR="00CF1589" w:rsidRPr="004F1F48" w:rsidRDefault="004F1F48" w:rsidP="00255C5C">
            <w:pPr>
              <w:spacing w:line="312" w:lineRule="auto"/>
              <w:rPr>
                <w:rFonts w:cs="Tahoma"/>
              </w:rPr>
            </w:pPr>
            <w:r w:rsidRPr="004F1F48">
              <w:rPr>
                <w:rFonts w:cs="Tahoma"/>
              </w:rPr>
              <w:t>n.v.t.</w:t>
            </w:r>
          </w:p>
        </w:tc>
        <w:tc>
          <w:tcPr>
            <w:tcW w:w="1134" w:type="dxa"/>
          </w:tcPr>
          <w:p w14:paraId="730C06CC" w14:textId="77777777" w:rsidR="00CF1589" w:rsidRPr="004F1F48" w:rsidRDefault="00CF1589" w:rsidP="00255C5C">
            <w:pPr>
              <w:spacing w:line="312" w:lineRule="auto"/>
              <w:rPr>
                <w:rFonts w:cs="Tahoma"/>
              </w:rPr>
            </w:pPr>
            <w:r w:rsidRPr="004F1F48">
              <w:rPr>
                <w:rFonts w:cs="Tahoma"/>
              </w:rPr>
              <w:t>JA/NEE</w:t>
            </w:r>
          </w:p>
        </w:tc>
      </w:tr>
      <w:tr w:rsidR="00CF1589" w14:paraId="3046CF3A" w14:textId="77777777" w:rsidTr="00CF1589">
        <w:tc>
          <w:tcPr>
            <w:tcW w:w="2518" w:type="dxa"/>
          </w:tcPr>
          <w:p w14:paraId="1DA32F67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185E3F1D" w14:textId="46BA57D8" w:rsidR="00CF1589" w:rsidRPr="004F1F48" w:rsidRDefault="004F1F48" w:rsidP="00255C5C">
            <w:pPr>
              <w:spacing w:line="312" w:lineRule="auto"/>
              <w:rPr>
                <w:rFonts w:cs="Tahoma"/>
              </w:rPr>
            </w:pPr>
            <w:r w:rsidRPr="004F1F48">
              <w:rPr>
                <w:rFonts w:cs="Tahoma"/>
              </w:rPr>
              <w:t>n.v.t.</w:t>
            </w:r>
          </w:p>
        </w:tc>
        <w:tc>
          <w:tcPr>
            <w:tcW w:w="1134" w:type="dxa"/>
          </w:tcPr>
          <w:p w14:paraId="72A7F3F4" w14:textId="77777777" w:rsidR="00CF1589" w:rsidRPr="004F1F48" w:rsidRDefault="00CF1589" w:rsidP="00255C5C">
            <w:pPr>
              <w:spacing w:line="312" w:lineRule="auto"/>
              <w:rPr>
                <w:rFonts w:cs="Tahoma"/>
              </w:rPr>
            </w:pPr>
            <w:r w:rsidRPr="004F1F48">
              <w:rPr>
                <w:rFonts w:cs="Tahoma"/>
              </w:rPr>
              <w:t>JA/NEE</w:t>
            </w:r>
          </w:p>
        </w:tc>
      </w:tr>
      <w:tr w:rsidR="00CF1589" w14:paraId="2BF02B81" w14:textId="77777777" w:rsidTr="007D1FC5">
        <w:tc>
          <w:tcPr>
            <w:tcW w:w="2518" w:type="dxa"/>
          </w:tcPr>
          <w:p w14:paraId="2788BA04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4354EC0B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7C1AE9C" w14:textId="77777777" w:rsidR="00991EC5" w:rsidRDefault="00991EC5" w:rsidP="00255C5C">
      <w:pPr>
        <w:spacing w:line="312" w:lineRule="auto"/>
        <w:rPr>
          <w:rFonts w:cs="Tahoma"/>
        </w:rPr>
      </w:pPr>
    </w:p>
    <w:p w14:paraId="1C5459BC" w14:textId="77777777" w:rsidR="00991EC5" w:rsidRDefault="00991EC5" w:rsidP="00991EC5">
      <w:r>
        <w:br w:type="page"/>
      </w:r>
    </w:p>
    <w:p w14:paraId="6B034A93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BE2E97" w14:paraId="756BFE6A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7850DBF7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51138898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5F65A419" w14:textId="77777777" w:rsidTr="005F3EEE">
        <w:tc>
          <w:tcPr>
            <w:tcW w:w="2518" w:type="dxa"/>
          </w:tcPr>
          <w:p w14:paraId="4B0C287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C7A002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E66A18F" w14:textId="77777777" w:rsidTr="005F3EEE">
        <w:tc>
          <w:tcPr>
            <w:tcW w:w="2518" w:type="dxa"/>
          </w:tcPr>
          <w:p w14:paraId="5955468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37803F2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E0484C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7FBAB477" w14:textId="77777777" w:rsidTr="005F3EEE">
        <w:tc>
          <w:tcPr>
            <w:tcW w:w="2518" w:type="dxa"/>
          </w:tcPr>
          <w:p w14:paraId="6250A79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4B393D7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DF8E01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3148426A" w14:textId="77777777" w:rsidTr="005F3EEE">
        <w:tc>
          <w:tcPr>
            <w:tcW w:w="2518" w:type="dxa"/>
          </w:tcPr>
          <w:p w14:paraId="38AA23DB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722E4E50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757F5762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202059D4" w14:textId="77777777" w:rsidTr="005F3EEE">
        <w:tc>
          <w:tcPr>
            <w:tcW w:w="2518" w:type="dxa"/>
          </w:tcPr>
          <w:p w14:paraId="3C28A111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7DB7EABB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3B4F4CF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40794B46" w14:textId="77777777" w:rsidTr="005F3EEE">
        <w:tc>
          <w:tcPr>
            <w:tcW w:w="2518" w:type="dxa"/>
          </w:tcPr>
          <w:p w14:paraId="1422EF7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1B4851D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08499AEB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2E4092" w14:paraId="605D7F85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0AC8DEB9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57151F45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21FA4E90" w14:textId="77777777" w:rsidTr="005F3EEE">
        <w:tc>
          <w:tcPr>
            <w:tcW w:w="2518" w:type="dxa"/>
          </w:tcPr>
          <w:p w14:paraId="7DF1E8E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4480F31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26DCFA85" w14:textId="77777777" w:rsidTr="005F3EEE">
        <w:tc>
          <w:tcPr>
            <w:tcW w:w="2518" w:type="dxa"/>
          </w:tcPr>
          <w:p w14:paraId="1AA4AD4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3A99254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03831D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46CF480F" w14:textId="77777777" w:rsidTr="005F3EEE">
        <w:tc>
          <w:tcPr>
            <w:tcW w:w="2518" w:type="dxa"/>
          </w:tcPr>
          <w:p w14:paraId="06838BF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7F9E7AA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7DD3F0F1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407D06D" w14:textId="77777777" w:rsidTr="005F3EEE">
        <w:tc>
          <w:tcPr>
            <w:tcW w:w="2518" w:type="dxa"/>
          </w:tcPr>
          <w:p w14:paraId="190C40B1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061A869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2AA22D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5699F72A" w14:textId="77777777" w:rsidTr="005F3EEE">
        <w:tc>
          <w:tcPr>
            <w:tcW w:w="2518" w:type="dxa"/>
          </w:tcPr>
          <w:p w14:paraId="0AD3A72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74C0A74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DDD873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3844D86B" w14:textId="77777777" w:rsidTr="005F3EEE">
        <w:tc>
          <w:tcPr>
            <w:tcW w:w="2518" w:type="dxa"/>
          </w:tcPr>
          <w:p w14:paraId="6BABF57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3EF42BE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442F4DBF" w14:textId="77777777" w:rsidR="0096532F" w:rsidRDefault="0096532F" w:rsidP="00255C5C">
      <w:pPr>
        <w:spacing w:line="312" w:lineRule="auto"/>
        <w:rPr>
          <w:rFonts w:cs="Tahoma"/>
        </w:rPr>
      </w:pPr>
    </w:p>
    <w:p w14:paraId="65C68029" w14:textId="77777777" w:rsidR="008A71C4" w:rsidRDefault="008A71C4" w:rsidP="00255C5C">
      <w:pPr>
        <w:spacing w:line="312" w:lineRule="auto"/>
        <w:rPr>
          <w:rFonts w:cs="Tahoma"/>
        </w:rPr>
      </w:pPr>
    </w:p>
    <w:p w14:paraId="0B2F94B1" w14:textId="77777777" w:rsidR="008A71C4" w:rsidRDefault="008A71C4" w:rsidP="00255C5C">
      <w:pPr>
        <w:spacing w:line="312" w:lineRule="auto"/>
        <w:rPr>
          <w:rFonts w:cs="Tahoma"/>
        </w:rPr>
      </w:pPr>
    </w:p>
    <w:p w14:paraId="3B67FE14" w14:textId="77777777" w:rsidR="008A71C4" w:rsidRDefault="008A71C4" w:rsidP="00255C5C">
      <w:pPr>
        <w:spacing w:line="312" w:lineRule="auto"/>
        <w:rPr>
          <w:rFonts w:cs="Tahoma"/>
        </w:rPr>
      </w:pPr>
    </w:p>
    <w:p w14:paraId="1F8B0C73" w14:textId="77777777" w:rsidR="008A71C4" w:rsidRDefault="008A71C4" w:rsidP="00255C5C">
      <w:pPr>
        <w:spacing w:line="312" w:lineRule="auto"/>
        <w:rPr>
          <w:rFonts w:cs="Tahoma"/>
        </w:rPr>
      </w:pPr>
    </w:p>
    <w:p w14:paraId="346960AF" w14:textId="77777777" w:rsidR="008A71C4" w:rsidRDefault="008A71C4" w:rsidP="00255C5C">
      <w:pPr>
        <w:spacing w:line="312" w:lineRule="auto"/>
        <w:rPr>
          <w:rFonts w:cs="Tahoma"/>
        </w:rPr>
      </w:pPr>
    </w:p>
    <w:p w14:paraId="49AEE94C" w14:textId="77777777" w:rsidR="008A71C4" w:rsidRDefault="008A71C4" w:rsidP="00255C5C">
      <w:pPr>
        <w:spacing w:line="312" w:lineRule="auto"/>
        <w:rPr>
          <w:rFonts w:cs="Tahoma"/>
        </w:rPr>
      </w:pPr>
    </w:p>
    <w:p w14:paraId="5638ECA3" w14:textId="77777777" w:rsidR="008A71C4" w:rsidRDefault="008A71C4" w:rsidP="00255C5C">
      <w:pPr>
        <w:spacing w:line="312" w:lineRule="auto"/>
        <w:rPr>
          <w:rFonts w:cs="Tahoma"/>
        </w:rPr>
      </w:pPr>
    </w:p>
    <w:p w14:paraId="60DB15DC" w14:textId="77777777" w:rsidR="008A71C4" w:rsidRDefault="008A71C4" w:rsidP="00255C5C">
      <w:pPr>
        <w:spacing w:line="312" w:lineRule="auto"/>
        <w:rPr>
          <w:rFonts w:cs="Tahoma"/>
        </w:rPr>
      </w:pPr>
    </w:p>
    <w:p w14:paraId="4FE2814C" w14:textId="77777777" w:rsidR="008A71C4" w:rsidRDefault="008A71C4" w:rsidP="00255C5C">
      <w:pPr>
        <w:spacing w:line="312" w:lineRule="auto"/>
        <w:rPr>
          <w:rFonts w:cs="Tahoma"/>
        </w:rPr>
      </w:pPr>
    </w:p>
    <w:p w14:paraId="3F871B6C" w14:textId="77777777" w:rsidR="008A71C4" w:rsidRDefault="008A71C4" w:rsidP="00255C5C">
      <w:pPr>
        <w:spacing w:line="312" w:lineRule="auto"/>
        <w:rPr>
          <w:rFonts w:cs="Tahoma"/>
        </w:rPr>
      </w:pPr>
    </w:p>
    <w:p w14:paraId="3D33DDC5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ECF8F" w14:textId="77777777" w:rsidR="004F1F48" w:rsidRDefault="004F1F48">
      <w:r>
        <w:separator/>
      </w:r>
    </w:p>
  </w:endnote>
  <w:endnote w:type="continuationSeparator" w:id="0">
    <w:p w14:paraId="2A4C8403" w14:textId="77777777" w:rsidR="004F1F48" w:rsidRDefault="004F1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PMingLiU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32B5D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5BF36C12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2485CDDA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F98C0" w14:textId="77777777" w:rsidR="004F1F48" w:rsidRDefault="004F1F48">
      <w:r>
        <w:separator/>
      </w:r>
    </w:p>
  </w:footnote>
  <w:footnote w:type="continuationSeparator" w:id="0">
    <w:p w14:paraId="7F501B61" w14:textId="77777777" w:rsidR="004F1F48" w:rsidRDefault="004F1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CA975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60BCC4C" wp14:editId="7DA956D3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4F1F48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2F14C3"/>
    <w:rsid w:val="0035640A"/>
    <w:rsid w:val="00372E70"/>
    <w:rsid w:val="00393C84"/>
    <w:rsid w:val="00435A24"/>
    <w:rsid w:val="00450C40"/>
    <w:rsid w:val="00477C64"/>
    <w:rsid w:val="004C682F"/>
    <w:rsid w:val="004E2B95"/>
    <w:rsid w:val="004F1F48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023511"/>
  <w15:docId w15:val="{9BDDC5ED-14B7-4EDD-9F26-A274BA8B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JVI\INKOOP\01.Aanbestedingen\PE%20locaties%20zeefbandpersen%20(DIG-14337)\Te%20publiceren\B4%20format%20referentieopdrachten%20DIG-12455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B4 format referentieopdrachten DIG-12455.dotx</Template>
  <TotalTime>5</TotalTime>
  <Pages>3</Pages>
  <Words>403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Steinmeier, Jelle</dc:creator>
  <cp:lastModifiedBy>Steinmeier, Jelle</cp:lastModifiedBy>
  <cp:revision>2</cp:revision>
  <dcterms:created xsi:type="dcterms:W3CDTF">2023-08-16T08:25:00Z</dcterms:created>
  <dcterms:modified xsi:type="dcterms:W3CDTF">2023-08-16T08:35:00Z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